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Bromwich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Bromwich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Bromwich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Bromwich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Bromwich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Bromwich are estimated to have a score of 1-2 on the PGSI (low-risk gambling), whilst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63.0% </w:t>
      </w:r>
      <w:r w:rsidRPr="004747BF">
        <w:rPr>
          <w:rFonts w:ascii="Libre Franklin Light" w:eastAsia="Times New Roman" w:hAnsi="Libre Franklin Light" w:cs="Calibri Light"/>
        </w:rPr>
        <w:t xml:space="preserve">of those respondents classified as PGSI 8+ in West Bromwich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Bromwich is estimated to be </w:t>
      </w:r>
      <w:r w:rsidRPr="00773DF7">
        <w:rPr>
          <w:rFonts w:ascii="Libre Franklin Light" w:eastAsia="Times New Roman" w:hAnsi="Libre Franklin Light" w:cs="Calibri Light"/>
          <w:b/>
          <w:bCs/>
          <w:color w:val="C45911" w:themeColor="accent2" w:themeShade="BF"/>
        </w:rPr>
        <w:t xml:space="preserve">£3,489,234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Bromwich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Bromwich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Bromwich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Bromwich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Bromwi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Bromwich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Bromwi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Bromwich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Bromwich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Bromwi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Bromwich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Bromwich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Bromwich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Bromwich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Bromwich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Bromwich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£3,489,234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Bromwich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£56,834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£1,175,357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£84,198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£23,681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£43,415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£2,105,749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£3,489,234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Bromwich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Bromwich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Bromwich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Bromwich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Bromwich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Bromwich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Bromwich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Bromwich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Bromwich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Bromwich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Bromwich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Bromwich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14810DA-9F44-4B1E-B8DA-308B9928FBF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